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5B8" w:rsidRDefault="003C65B8">
      <w:r>
        <w:t>Select a scenario card and complete the pictogram. You will need to decide on a relevant key based on the numbers provided.</w:t>
      </w:r>
    </w:p>
    <w:p w:rsidR="003C65B8" w:rsidRDefault="003C65B8"/>
    <w:p w:rsidR="003C65B8" w:rsidRDefault="003C65B8">
      <w:r>
        <w:t xml:space="preserve"> </w:t>
      </w:r>
      <w:r>
        <w:rPr>
          <w:noProof/>
          <w:lang w:eastAsia="en-GB"/>
        </w:rPr>
        <w:drawing>
          <wp:inline distT="0" distB="0" distL="0" distR="0" wp14:anchorId="58D785EC" wp14:editId="561EF6CD">
            <wp:extent cx="6600825" cy="2644247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19358" cy="2651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5F3D" w:rsidRDefault="003C65B8" w:rsidP="003C65B8">
      <w:pPr>
        <w:tabs>
          <w:tab w:val="left" w:pos="2280"/>
        </w:tabs>
      </w:pPr>
      <w:r>
        <w:tab/>
      </w:r>
    </w:p>
    <w:p w:rsidR="003C65B8" w:rsidRDefault="003C65B8" w:rsidP="003C65B8">
      <w:pPr>
        <w:tabs>
          <w:tab w:val="left" w:pos="2280"/>
        </w:tabs>
      </w:pPr>
    </w:p>
    <w:p w:rsidR="003C65B8" w:rsidRDefault="003C65B8" w:rsidP="003C65B8">
      <w:pPr>
        <w:tabs>
          <w:tab w:val="left" w:pos="2280"/>
        </w:tabs>
      </w:pPr>
    </w:p>
    <w:p w:rsidR="003C65B8" w:rsidRDefault="003C65B8" w:rsidP="003C65B8">
      <w:pPr>
        <w:tabs>
          <w:tab w:val="left" w:pos="2280"/>
        </w:tabs>
      </w:pPr>
    </w:p>
    <w:p w:rsidR="003C65B8" w:rsidRDefault="003C65B8" w:rsidP="003C65B8">
      <w:pPr>
        <w:tabs>
          <w:tab w:val="left" w:pos="2280"/>
        </w:tabs>
      </w:pPr>
    </w:p>
    <w:p w:rsidR="003C65B8" w:rsidRDefault="003C65B8" w:rsidP="003C65B8">
      <w:pPr>
        <w:tabs>
          <w:tab w:val="left" w:pos="2280"/>
        </w:tabs>
      </w:pPr>
    </w:p>
    <w:p w:rsidR="003C65B8" w:rsidRDefault="003C65B8" w:rsidP="003C65B8">
      <w:pPr>
        <w:tabs>
          <w:tab w:val="left" w:pos="2280"/>
        </w:tabs>
      </w:pPr>
    </w:p>
    <w:p w:rsidR="003C65B8" w:rsidRDefault="003C65B8" w:rsidP="003C65B8">
      <w:pPr>
        <w:tabs>
          <w:tab w:val="left" w:pos="2280"/>
        </w:tabs>
      </w:pPr>
    </w:p>
    <w:p w:rsidR="003C65B8" w:rsidRDefault="003C65B8" w:rsidP="003C65B8">
      <w:pPr>
        <w:tabs>
          <w:tab w:val="left" w:pos="2280"/>
        </w:tabs>
      </w:pPr>
      <w:r>
        <w:rPr>
          <w:noProof/>
          <w:lang w:eastAsia="en-GB"/>
        </w:rPr>
        <w:lastRenderedPageBreak/>
        <w:drawing>
          <wp:inline distT="0" distB="0" distL="0" distR="0" wp14:anchorId="01F2D126" wp14:editId="481E7585">
            <wp:extent cx="7591425" cy="50482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91425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5B8" w:rsidRDefault="003C65B8" w:rsidP="003C65B8">
      <w:pPr>
        <w:tabs>
          <w:tab w:val="left" w:pos="1395"/>
        </w:tabs>
      </w:pPr>
      <w:r>
        <w:tab/>
      </w:r>
    </w:p>
    <w:p w:rsidR="003C65B8" w:rsidRDefault="003C65B8" w:rsidP="003C65B8">
      <w:pPr>
        <w:tabs>
          <w:tab w:val="left" w:pos="1395"/>
        </w:tabs>
      </w:pPr>
    </w:p>
    <w:p w:rsidR="003C65B8" w:rsidRDefault="003C65B8" w:rsidP="003C65B8">
      <w:pPr>
        <w:tabs>
          <w:tab w:val="left" w:pos="1395"/>
        </w:tabs>
      </w:pPr>
      <w:r>
        <w:rPr>
          <w:noProof/>
          <w:lang w:eastAsia="en-GB"/>
        </w:rPr>
        <w:lastRenderedPageBreak/>
        <w:drawing>
          <wp:inline distT="0" distB="0" distL="0" distR="0" wp14:anchorId="15B9214B" wp14:editId="6232F340">
            <wp:extent cx="7934325" cy="48958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934325" cy="489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5B8" w:rsidRDefault="003C65B8" w:rsidP="003C65B8">
      <w:pPr>
        <w:ind w:firstLine="720"/>
      </w:pPr>
    </w:p>
    <w:p w:rsidR="003C65B8" w:rsidRDefault="003C65B8" w:rsidP="003C65B8">
      <w:pPr>
        <w:ind w:firstLine="720"/>
      </w:pPr>
    </w:p>
    <w:p w:rsidR="003C65B8" w:rsidRPr="003C65B8" w:rsidRDefault="003C65B8" w:rsidP="003C65B8">
      <w:pPr>
        <w:ind w:firstLine="720"/>
      </w:pPr>
      <w:r>
        <w:rPr>
          <w:noProof/>
          <w:lang w:eastAsia="en-GB"/>
        </w:rPr>
        <w:lastRenderedPageBreak/>
        <w:drawing>
          <wp:inline distT="0" distB="0" distL="0" distR="0" wp14:anchorId="2C0CAADA" wp14:editId="7035E7A8">
            <wp:extent cx="7791450" cy="53054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91450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C65B8" w:rsidRPr="003C65B8" w:rsidSect="003C65B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5B8"/>
    <w:rsid w:val="003C65B8"/>
    <w:rsid w:val="0076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0C145"/>
  <w15:chartTrackingRefBased/>
  <w15:docId w15:val="{D989D8D1-BCB2-49F1-9E63-59213B23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D89EFA61</Template>
  <TotalTime>5</TotalTime>
  <Pages>4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2021-02-02T21:51:00Z</dcterms:created>
  <dcterms:modified xsi:type="dcterms:W3CDTF">2021-02-02T21:56:00Z</dcterms:modified>
</cp:coreProperties>
</file>